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0F5963C5" w14:textId="5E517DC5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</w:t>
      </w:r>
    </w:p>
    <w:p w14:paraId="793EE5D1" w14:textId="4B41E9E6" w:rsidR="00E224C9" w:rsidRPr="00C507D1" w:rsidRDefault="00E224C9" w:rsidP="00871682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BE25BA">
        <w:t>12</w:t>
      </w:r>
      <w:r>
        <w:t>/202</w:t>
      </w:r>
      <w:r w:rsidR="003043A1">
        <w:t>5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BE25BA" w:rsidRPr="00BE25BA">
        <w:rPr>
          <w:i/>
          <w:iCs/>
        </w:rPr>
        <w:t>Vrednotenje prispevkov Operativnih programov za izvajanje Evropske kohezijske politike v obdobjih 2014-2020 in 2021-2027 k nacionalnim ciljem Strategije Digitalna Slovenija 2030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2B3B" w14:textId="77777777" w:rsidR="00F76B1C" w:rsidRDefault="00F76B1C">
      <w:r>
        <w:separator/>
      </w:r>
    </w:p>
  </w:endnote>
  <w:endnote w:type="continuationSeparator" w:id="0">
    <w:p w14:paraId="75F88A7F" w14:textId="77777777" w:rsidR="00F76B1C" w:rsidRDefault="00F7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DB8FB" w14:textId="77777777" w:rsidR="00F76B1C" w:rsidRDefault="00F76B1C">
      <w:bookmarkStart w:id="0" w:name="_Hlk149024952"/>
      <w:bookmarkEnd w:id="0"/>
      <w:r>
        <w:separator/>
      </w:r>
    </w:p>
  </w:footnote>
  <w:footnote w:type="continuationSeparator" w:id="0">
    <w:p w14:paraId="45BC3B56" w14:textId="77777777" w:rsidR="00F76B1C" w:rsidRDefault="00F76B1C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16083737" w:rsidR="00992FEA" w:rsidRPr="00110CBD" w:rsidRDefault="00BE25BA" w:rsidP="007D75CF">
    <w:pPr>
      <w:pStyle w:val="Glava"/>
      <w:spacing w:line="240" w:lineRule="exact"/>
      <w:rPr>
        <w:rFonts w:ascii="Republika" w:hAnsi="Republika"/>
        <w:sz w:val="16"/>
      </w:rPr>
    </w:pPr>
    <w:r w:rsidRPr="00E20159">
      <w:rPr>
        <w:rFonts w:ascii="Arial" w:eastAsia="Times New Roman" w:hAnsi="Arial"/>
        <w:noProof/>
        <w:sz w:val="20"/>
        <w:lang w:eastAsia="sl-SI"/>
      </w:rPr>
      <w:drawing>
        <wp:anchor distT="0" distB="0" distL="114300" distR="114300" simplePos="1" relativeHeight="251661312" behindDoc="0" locked="0" layoutInCell="1" allowOverlap="1" wp14:anchorId="46F4EFB9" wp14:editId="08400957">
          <wp:simplePos x="4452620" y="581660"/>
          <wp:positionH relativeFrom="margin">
            <wp:posOffset>4452620</wp:posOffset>
          </wp:positionH>
          <wp:positionV relativeFrom="margin">
            <wp:posOffset>581660</wp:posOffset>
          </wp:positionV>
          <wp:extent cx="2167890" cy="686435"/>
          <wp:effectExtent l="0" t="0" r="3810" b="0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93"/>
                  <a:stretch/>
                </pic:blipFill>
                <pic:spPr bwMode="auto">
                  <a:xfrm>
                    <a:off x="0" y="0"/>
                    <a:ext cx="216789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0DE64A3C" w:rsidR="00B745D6" w:rsidRPr="008F3500" w:rsidRDefault="00BE25BA" w:rsidP="006A0D77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E20159">
      <w:rPr>
        <w:rFonts w:ascii="Arial" w:eastAsia="Times New Roman" w:hAnsi="Arial"/>
        <w:noProof/>
        <w:sz w:val="20"/>
        <w:lang w:eastAsia="sl-SI"/>
      </w:rPr>
      <w:drawing>
        <wp:anchor distT="0" distB="0" distL="114300" distR="114300" simplePos="0" relativeHeight="251663360" behindDoc="0" locked="0" layoutInCell="1" allowOverlap="1" wp14:anchorId="7476EBB3" wp14:editId="741B0D3B">
          <wp:simplePos x="0" y="0"/>
          <wp:positionH relativeFrom="margin">
            <wp:posOffset>3386455</wp:posOffset>
          </wp:positionH>
          <wp:positionV relativeFrom="topMargin">
            <wp:posOffset>565150</wp:posOffset>
          </wp:positionV>
          <wp:extent cx="1981200" cy="686435"/>
          <wp:effectExtent l="0" t="0" r="0" b="0"/>
          <wp:wrapSquare wrapText="bothSides"/>
          <wp:docPr id="1308039598" name="Slika 13080395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93"/>
                  <a:stretch/>
                </pic:blipFill>
                <pic:spPr bwMode="auto">
                  <a:xfrm>
                    <a:off x="0" y="0"/>
                    <a:ext cx="19812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7D156F9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012E65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5D4081FF" w14:textId="4AC23372" w:rsidR="00BE25BA" w:rsidRDefault="00B745D6" w:rsidP="00BE25BA">
    <w:pPr>
      <w:pStyle w:val="Glava"/>
      <w:tabs>
        <w:tab w:val="clear" w:pos="4320"/>
        <w:tab w:val="clear" w:pos="8640"/>
        <w:tab w:val="left" w:pos="6851"/>
      </w:tabs>
      <w:spacing w:after="120" w:line="240" w:lineRule="exact"/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386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43A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104B4"/>
    <w:rsid w:val="004209ED"/>
    <w:rsid w:val="00423CF0"/>
    <w:rsid w:val="00424977"/>
    <w:rsid w:val="00446D65"/>
    <w:rsid w:val="004479FC"/>
    <w:rsid w:val="004548AF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A5BCD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1280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0D77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694E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168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96148"/>
    <w:rsid w:val="00BA0B65"/>
    <w:rsid w:val="00BA47FD"/>
    <w:rsid w:val="00BB1FA0"/>
    <w:rsid w:val="00BB77B0"/>
    <w:rsid w:val="00BD4B72"/>
    <w:rsid w:val="00BE25BA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627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76B1C"/>
    <w:rsid w:val="00F82A80"/>
    <w:rsid w:val="00F921A9"/>
    <w:rsid w:val="00F93982"/>
    <w:rsid w:val="00F954AF"/>
    <w:rsid w:val="00F9651E"/>
    <w:rsid w:val="00F97B2B"/>
    <w:rsid w:val="00FA7114"/>
    <w:rsid w:val="00FB3B21"/>
    <w:rsid w:val="00FC0CF0"/>
    <w:rsid w:val="00FC7EF1"/>
    <w:rsid w:val="00FD0356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1382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51</cp:revision>
  <cp:lastPrinted>2014-11-11T11:21:00Z</cp:lastPrinted>
  <dcterms:created xsi:type="dcterms:W3CDTF">2023-07-14T10:38:00Z</dcterms:created>
  <dcterms:modified xsi:type="dcterms:W3CDTF">2025-06-06T11:04:00Z</dcterms:modified>
</cp:coreProperties>
</file>